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27" w:rsidRDefault="001F2927" w:rsidP="001F2927">
      <w:pPr>
        <w:pStyle w:val="1"/>
      </w:pPr>
      <w:bookmarkStart w:id="0" w:name="_Toc375071055"/>
      <w:bookmarkStart w:id="1" w:name="_Toc389725481"/>
      <w:bookmarkStart w:id="2" w:name="_Toc392747397"/>
      <w:bookmarkEnd w:id="0"/>
      <w:r>
        <w:t>BGP4-MIB</w:t>
      </w:r>
      <w:bookmarkEnd w:id="1"/>
      <w:bookmarkEnd w:id="2"/>
    </w:p>
    <w:p w:rsidR="001F2927" w:rsidRDefault="001F2927" w:rsidP="001F2927">
      <w:r>
        <w:t>本节介绍</w:t>
      </w:r>
      <w:r>
        <w:t>BGP4-MIB</w:t>
      </w:r>
      <w:r>
        <w:t>模块输出的告警信息。</w:t>
      </w:r>
    </w:p>
    <w:p w:rsidR="001F2927" w:rsidRDefault="001F2927" w:rsidP="001F2927">
      <w:pPr>
        <w:pStyle w:val="3"/>
      </w:pPr>
      <w:bookmarkStart w:id="3" w:name="_Toc388967359"/>
      <w:bookmarkStart w:id="4" w:name="_Toc391459319"/>
      <w:bookmarkStart w:id="5" w:name="_Toc392747398"/>
      <w:r>
        <w:t>bgpEstablishedNotification</w:t>
      </w:r>
      <w:bookmarkEnd w:id="3"/>
      <w:bookmarkEnd w:id="4"/>
      <w:bookmarkEnd w:id="5"/>
    </w:p>
    <w:p w:rsidR="001F2927" w:rsidRDefault="001F2927" w:rsidP="001F292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Text"/>
            </w:pPr>
            <w:r>
              <w:t>1.3.6.1.2.1.15.0.1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Headingleft"/>
            </w:pPr>
            <w:r w:rsidRPr="00B1156A">
              <w:t>MIB</w:t>
            </w:r>
            <w:r w:rsidR="00782CFA">
              <w:rPr>
                <w:rFonts w:hint="eastAsia"/>
              </w:rPr>
              <w:t>文件</w:t>
            </w:r>
          </w:p>
        </w:tc>
        <w:tc>
          <w:tcPr>
            <w:tcW w:w="694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Text"/>
            </w:pPr>
            <w:r>
              <w:t>rfc4273-bgp4.mib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1F2927" w:rsidRPr="004A63E0" w:rsidRDefault="001F2927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t>-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【描述】</w:t>
      </w:r>
    </w:p>
    <w:p w:rsidR="002F38CC" w:rsidRDefault="002F38CC" w:rsidP="001F2927">
      <w:r>
        <w:rPr>
          <w:rFonts w:hint="eastAsia"/>
        </w:rPr>
        <w:t>此告警在</w:t>
      </w:r>
      <w:r>
        <w:rPr>
          <w:rFonts w:hint="eastAsia"/>
        </w:rPr>
        <w:t>BGP FSM</w:t>
      </w:r>
      <w:r>
        <w:rPr>
          <w:rFonts w:hint="eastAsia"/>
        </w:rPr>
        <w:t>变为</w:t>
      </w:r>
      <w:r>
        <w:rPr>
          <w:lang w:eastAsia="en-US"/>
        </w:rPr>
        <w:t>established</w:t>
      </w:r>
      <w:r>
        <w:rPr>
          <w:rFonts w:hint="eastAsia"/>
        </w:rPr>
        <w:t>状态时发送。</w:t>
      </w:r>
    </w:p>
    <w:p w:rsidR="001F2927" w:rsidRDefault="001F2927" w:rsidP="001F2927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bgp</w:t>
            </w:r>
          </w:p>
        </w:tc>
      </w:tr>
      <w:tr w:rsidR="001F2927" w:rsidRPr="00B1156A" w:rsidTr="00705440">
        <w:trPr>
          <w:cantSplit/>
        </w:trPr>
        <w:tc>
          <w:tcPr>
            <w:tcW w:w="1217" w:type="dxa"/>
            <w:tcBorders>
              <w:top w:val="single" w:sz="4" w:space="0" w:color="808080"/>
            </w:tcBorders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  <w:tcBorders>
              <w:top w:val="single" w:sz="4" w:space="0" w:color="808080"/>
            </w:tcBorders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bgp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2843"/>
        <w:gridCol w:w="2809"/>
        <w:gridCol w:w="3316"/>
      </w:tblGrid>
      <w:tr w:rsidR="004C65AF" w:rsidRPr="00B1156A" w:rsidTr="004C65AF">
        <w:trPr>
          <w:cnfStyle w:val="100000000000"/>
          <w:cantSplit/>
          <w:tblHeader/>
        </w:trPr>
        <w:tc>
          <w:tcPr>
            <w:tcW w:w="2843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809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F2927" w:rsidRPr="00B1156A" w:rsidTr="004C65AF">
        <w:trPr>
          <w:cantSplit/>
        </w:trPr>
        <w:tc>
          <w:tcPr>
            <w:tcW w:w="2843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1.3.6.1.2.1.15.3.1.7 (bgpPeerRemoteAddr)</w:t>
            </w:r>
          </w:p>
        </w:tc>
        <w:tc>
          <w:tcPr>
            <w:tcW w:w="2809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 w:rsidRPr="00E03505"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1F2927" w:rsidRPr="00B1156A" w:rsidRDefault="00782CFA" w:rsidP="00705440">
            <w:pPr>
              <w:pStyle w:val="TableText"/>
              <w:rPr>
                <w:lang w:eastAsia="en-US"/>
              </w:rPr>
            </w:pPr>
            <w:r w:rsidRPr="00782CFA">
              <w:rPr>
                <w:rFonts w:hint="eastAsia"/>
                <w:lang w:eastAsia="en-US"/>
              </w:rPr>
              <w:t>同</w:t>
            </w:r>
            <w:r w:rsidRPr="00782CFA">
              <w:rPr>
                <w:rFonts w:hint="eastAsia"/>
                <w:lang w:eastAsia="en-US"/>
              </w:rPr>
              <w:t>MIB</w:t>
            </w:r>
            <w:r w:rsidRPr="00782CFA">
              <w:rPr>
                <w:rFonts w:hint="eastAsia"/>
                <w:lang w:eastAsia="en-US"/>
              </w:rPr>
              <w:t>标准取值</w:t>
            </w:r>
          </w:p>
        </w:tc>
      </w:tr>
      <w:tr w:rsidR="001F2927" w:rsidRPr="00B1156A" w:rsidTr="004C65AF">
        <w:trPr>
          <w:cantSplit/>
        </w:trPr>
        <w:tc>
          <w:tcPr>
            <w:tcW w:w="2843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1.3.6.1.2.1.15.3.1.14 (bgpPeerLastError)</w:t>
            </w:r>
          </w:p>
        </w:tc>
        <w:tc>
          <w:tcPr>
            <w:tcW w:w="2809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 w:rsidRPr="009303DF">
              <w:rPr>
                <w:lang w:eastAsia="en-US"/>
              </w:rPr>
              <w:t>SIZE</w:t>
            </w:r>
            <w:r w:rsidRPr="009303DF">
              <w:rPr>
                <w:rFonts w:hint="eastAsia"/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1F2927" w:rsidRPr="00B1156A" w:rsidTr="004C65AF">
        <w:trPr>
          <w:cantSplit/>
        </w:trPr>
        <w:tc>
          <w:tcPr>
            <w:tcW w:w="2843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1.3.6.1.2.1.15.3.1.2 (bgpPeerState)</w:t>
            </w:r>
          </w:p>
        </w:tc>
        <w:tc>
          <w:tcPr>
            <w:tcW w:w="2809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idle(1)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connect(2)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active(3)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opensent(4)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openconfirm(5)</w:t>
            </w:r>
          </w:p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established(6)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【处理建议】</w:t>
      </w:r>
    </w:p>
    <w:p w:rsidR="001F2927" w:rsidRDefault="002F38CC" w:rsidP="001F2927">
      <w:r>
        <w:rPr>
          <w:rFonts w:hint="eastAsia"/>
        </w:rPr>
        <w:t>无需</w:t>
      </w:r>
      <w:r w:rsidR="00641E5E">
        <w:rPr>
          <w:rFonts w:hint="eastAsia"/>
        </w:rPr>
        <w:t>处理</w:t>
      </w:r>
      <w:r w:rsidR="001F2927">
        <w:rPr>
          <w:rFonts w:hint="eastAsia"/>
        </w:rPr>
        <w:t>。</w:t>
      </w:r>
    </w:p>
    <w:p w:rsidR="001F2927" w:rsidRDefault="001F2927" w:rsidP="001F2927">
      <w:pPr>
        <w:pStyle w:val="3"/>
      </w:pPr>
      <w:bookmarkStart w:id="6" w:name="_Toc388967360"/>
      <w:bookmarkStart w:id="7" w:name="_Toc391459320"/>
      <w:bookmarkStart w:id="8" w:name="_Toc392747399"/>
      <w:r>
        <w:lastRenderedPageBreak/>
        <w:t>bgpBackwardTransNotification</w:t>
      </w:r>
      <w:bookmarkEnd w:id="6"/>
      <w:bookmarkEnd w:id="7"/>
      <w:bookmarkEnd w:id="8"/>
    </w:p>
    <w:p w:rsidR="001F2927" w:rsidRDefault="001F2927" w:rsidP="001F292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Text"/>
            </w:pPr>
            <w:r>
              <w:t>1.3.6.1.2.1.15.0.2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Headingleft"/>
            </w:pPr>
            <w:r w:rsidRPr="00B1156A">
              <w:t>MIB</w:t>
            </w:r>
            <w:r w:rsidR="00782CFA">
              <w:rPr>
                <w:rFonts w:hint="eastAsia"/>
              </w:rPr>
              <w:t>文件</w:t>
            </w:r>
          </w:p>
        </w:tc>
        <w:tc>
          <w:tcPr>
            <w:tcW w:w="694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Text"/>
            </w:pPr>
            <w:r>
              <w:t>rfc4273-bgp4.mib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1F2927" w:rsidRPr="004A63E0" w:rsidRDefault="001F2927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【描述】</w:t>
      </w:r>
    </w:p>
    <w:p w:rsidR="00212097" w:rsidRDefault="00212097" w:rsidP="001F2927">
      <w:r>
        <w:rPr>
          <w:rFonts w:hint="eastAsia"/>
        </w:rPr>
        <w:t>此告警在</w:t>
      </w:r>
      <w:r>
        <w:rPr>
          <w:rFonts w:hint="eastAsia"/>
        </w:rPr>
        <w:t>BGP FSM</w:t>
      </w:r>
      <w:r>
        <w:rPr>
          <w:rFonts w:hint="eastAsia"/>
        </w:rPr>
        <w:t>的状态</w:t>
      </w:r>
      <w:r w:rsidR="00C54B2F">
        <w:rPr>
          <w:rFonts w:hint="eastAsia"/>
        </w:rPr>
        <w:t>值由大编号值变为小编号</w:t>
      </w:r>
      <w:r>
        <w:rPr>
          <w:rFonts w:hint="eastAsia"/>
        </w:rPr>
        <w:t>值时发送。</w:t>
      </w:r>
    </w:p>
    <w:p w:rsidR="001F2927" w:rsidRDefault="001F2927" w:rsidP="001F2927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bgp</w:t>
            </w:r>
          </w:p>
        </w:tc>
      </w:tr>
      <w:tr w:rsidR="001F2927" w:rsidRPr="00B1156A" w:rsidTr="00705440">
        <w:trPr>
          <w:cantSplit/>
        </w:trPr>
        <w:tc>
          <w:tcPr>
            <w:tcW w:w="1217" w:type="dxa"/>
            <w:tcBorders>
              <w:top w:val="single" w:sz="4" w:space="0" w:color="808080"/>
            </w:tcBorders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  <w:tcBorders>
              <w:top w:val="single" w:sz="4" w:space="0" w:color="808080"/>
            </w:tcBorders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bgp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2955"/>
        <w:gridCol w:w="2697"/>
        <w:gridCol w:w="3316"/>
      </w:tblGrid>
      <w:tr w:rsidR="004C65AF" w:rsidRPr="00B1156A" w:rsidTr="004C65AF">
        <w:trPr>
          <w:cnfStyle w:val="100000000000"/>
          <w:cantSplit/>
          <w:tblHeader/>
        </w:trPr>
        <w:tc>
          <w:tcPr>
            <w:tcW w:w="2955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697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F2927" w:rsidRPr="00B1156A" w:rsidTr="004C65AF">
        <w:trPr>
          <w:cantSplit/>
        </w:trPr>
        <w:tc>
          <w:tcPr>
            <w:tcW w:w="2955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1.3.6.1.2.1.15.3.1.7 (bgpPeerRemoteAddr)</w:t>
            </w:r>
          </w:p>
        </w:tc>
        <w:tc>
          <w:tcPr>
            <w:tcW w:w="2697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 w:rsidRPr="00E03505"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1F2927" w:rsidRPr="00B1156A" w:rsidRDefault="00782CFA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1F2927" w:rsidRPr="00B1156A" w:rsidTr="004C65AF">
        <w:trPr>
          <w:cantSplit/>
        </w:trPr>
        <w:tc>
          <w:tcPr>
            <w:tcW w:w="2955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1.3.6.1.2.1.15.3.1.14 (bgpPeerLastError)</w:t>
            </w:r>
          </w:p>
        </w:tc>
        <w:tc>
          <w:tcPr>
            <w:tcW w:w="2697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 w:rsidRPr="009303DF">
              <w:rPr>
                <w:lang w:eastAsia="en-US"/>
              </w:rPr>
              <w:t>SIZE</w:t>
            </w:r>
            <w:r w:rsidRPr="009303DF">
              <w:rPr>
                <w:rFonts w:hint="eastAsia"/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1F2927" w:rsidRPr="00B1156A" w:rsidTr="004C65AF">
        <w:trPr>
          <w:cantSplit/>
        </w:trPr>
        <w:tc>
          <w:tcPr>
            <w:tcW w:w="2955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1.3.6.1.2.1.15.3.1.2 (bgpPeerState)</w:t>
            </w:r>
          </w:p>
        </w:tc>
        <w:tc>
          <w:tcPr>
            <w:tcW w:w="2697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idle(1)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connect(2)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active(3)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opensent(4)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openconfirm(5)</w:t>
            </w:r>
          </w:p>
          <w:p w:rsidR="001F2927" w:rsidRPr="00B1156A" w:rsidRDefault="001F2927" w:rsidP="00705440">
            <w:pPr>
              <w:pStyle w:val="TableText"/>
            </w:pPr>
            <w:r>
              <w:rPr>
                <w:lang w:eastAsia="en-US"/>
              </w:rPr>
              <w:t>established(6)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【处理建议】</w:t>
      </w:r>
    </w:p>
    <w:p w:rsidR="00000000" w:rsidRDefault="00721BC2">
      <w:pPr>
        <w:pStyle w:val="ItemStep"/>
      </w:pPr>
      <w:r>
        <w:rPr>
          <w:rFonts w:hint="eastAsia"/>
        </w:rPr>
        <w:t>检查链路确认此告警是否是由链路状态变化所导致的。</w:t>
      </w:r>
    </w:p>
    <w:p w:rsidR="00000000" w:rsidRDefault="00641E5E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1F2927" w:rsidRDefault="001F2927" w:rsidP="001F2927">
      <w:pPr>
        <w:pStyle w:val="3"/>
      </w:pPr>
      <w:bookmarkStart w:id="9" w:name="_Toc388967361"/>
      <w:bookmarkStart w:id="10" w:name="_Toc391459321"/>
      <w:bookmarkStart w:id="11" w:name="_Toc392747400"/>
      <w:r>
        <w:t>bgpEstablished</w:t>
      </w:r>
      <w:bookmarkEnd w:id="9"/>
      <w:bookmarkEnd w:id="10"/>
      <w:bookmarkEnd w:id="11"/>
    </w:p>
    <w:p w:rsidR="001F2927" w:rsidRDefault="001F2927" w:rsidP="001F292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left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Text"/>
            </w:pPr>
            <w:r>
              <w:t>1.3.6.1.2.1.15.7.1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Headingleft"/>
            </w:pPr>
            <w:r w:rsidRPr="00B1156A">
              <w:t>MIB</w:t>
            </w:r>
            <w:r w:rsidR="00782CFA">
              <w:rPr>
                <w:rFonts w:hint="eastAsia"/>
              </w:rPr>
              <w:t>文件</w:t>
            </w:r>
          </w:p>
        </w:tc>
        <w:tc>
          <w:tcPr>
            <w:tcW w:w="6946" w:type="dxa"/>
            <w:tcBorders>
              <w:top w:val="single" w:sz="4" w:space="0" w:color="808080"/>
            </w:tcBorders>
          </w:tcPr>
          <w:p w:rsidR="001F2927" w:rsidRPr="00B1156A" w:rsidRDefault="001F2927" w:rsidP="00705440">
            <w:pPr>
              <w:pStyle w:val="TableText"/>
            </w:pPr>
            <w:r>
              <w:t>rfc4273-bgp4.mib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1F2927" w:rsidRPr="004A63E0" w:rsidRDefault="001F2927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t>-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【描述】</w:t>
      </w:r>
    </w:p>
    <w:p w:rsidR="0079363C" w:rsidRDefault="0079363C" w:rsidP="001F2927">
      <w:r>
        <w:rPr>
          <w:rFonts w:hint="eastAsia"/>
        </w:rPr>
        <w:t>此告警在</w:t>
      </w:r>
      <w:r>
        <w:rPr>
          <w:rFonts w:hint="eastAsia"/>
        </w:rPr>
        <w:t>BGP FSM</w:t>
      </w:r>
      <w:r>
        <w:rPr>
          <w:rFonts w:hint="eastAsia"/>
        </w:rPr>
        <w:t>变为</w:t>
      </w:r>
      <w:r>
        <w:rPr>
          <w:lang w:eastAsia="en-US"/>
        </w:rPr>
        <w:t>established</w:t>
      </w:r>
      <w:r>
        <w:rPr>
          <w:rFonts w:hint="eastAsia"/>
        </w:rPr>
        <w:t>状态时发送。</w:t>
      </w:r>
    </w:p>
    <w:p w:rsidR="001F2927" w:rsidRDefault="001F2927" w:rsidP="001F2927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bgp</w:t>
            </w:r>
          </w:p>
        </w:tc>
      </w:tr>
      <w:tr w:rsidR="001F2927" w:rsidRPr="00B1156A" w:rsidTr="00705440">
        <w:trPr>
          <w:cantSplit/>
        </w:trPr>
        <w:tc>
          <w:tcPr>
            <w:tcW w:w="1217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bgp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2913"/>
        <w:gridCol w:w="2739"/>
        <w:gridCol w:w="3316"/>
      </w:tblGrid>
      <w:tr w:rsidR="00F22F14" w:rsidRPr="00B1156A" w:rsidTr="004C65AF">
        <w:trPr>
          <w:cnfStyle w:val="100000000000"/>
          <w:cantSplit/>
          <w:tblHeader/>
        </w:trPr>
        <w:tc>
          <w:tcPr>
            <w:tcW w:w="2913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739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F2927" w:rsidRPr="00B1156A" w:rsidTr="004C65AF">
        <w:trPr>
          <w:cantSplit/>
        </w:trPr>
        <w:tc>
          <w:tcPr>
            <w:tcW w:w="2913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1.3.6.1.2.1.15.3.1.14 (bgpPeerLastError)</w:t>
            </w:r>
          </w:p>
        </w:tc>
        <w:tc>
          <w:tcPr>
            <w:tcW w:w="2739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 w:rsidRPr="009303DF">
              <w:rPr>
                <w:lang w:eastAsia="en-US"/>
              </w:rPr>
              <w:t>SIZE</w:t>
            </w:r>
            <w:r w:rsidRPr="009303DF">
              <w:rPr>
                <w:rFonts w:hint="eastAsia"/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1F2927" w:rsidRPr="00B1156A" w:rsidTr="004C65AF">
        <w:trPr>
          <w:cantSplit/>
        </w:trPr>
        <w:tc>
          <w:tcPr>
            <w:tcW w:w="2913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1.3.6.1.2.1.15.3.1.2 (bgpPeerState)</w:t>
            </w:r>
          </w:p>
        </w:tc>
        <w:tc>
          <w:tcPr>
            <w:tcW w:w="2739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idle(1)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connect(2)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active(3)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opensent(4)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openconfirm(5)</w:t>
            </w:r>
          </w:p>
          <w:p w:rsidR="001F2927" w:rsidRPr="00B1156A" w:rsidRDefault="001F2927" w:rsidP="00705440">
            <w:pPr>
              <w:pStyle w:val="TableText"/>
            </w:pPr>
            <w:r>
              <w:rPr>
                <w:lang w:eastAsia="en-US"/>
              </w:rPr>
              <w:t>established(6)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【处理建议】</w:t>
      </w:r>
    </w:p>
    <w:p w:rsidR="001F2927" w:rsidRDefault="0079363C" w:rsidP="001F2927">
      <w:r>
        <w:rPr>
          <w:rFonts w:hint="eastAsia"/>
        </w:rPr>
        <w:t>无需</w:t>
      </w:r>
      <w:r w:rsidR="00641E5E">
        <w:rPr>
          <w:rFonts w:hint="eastAsia"/>
        </w:rPr>
        <w:t>处理</w:t>
      </w:r>
      <w:r w:rsidR="001F2927">
        <w:rPr>
          <w:rFonts w:hint="eastAsia"/>
        </w:rPr>
        <w:t>。</w:t>
      </w:r>
    </w:p>
    <w:p w:rsidR="001F2927" w:rsidRDefault="001F2927" w:rsidP="001F2927">
      <w:pPr>
        <w:pStyle w:val="3"/>
      </w:pPr>
      <w:bookmarkStart w:id="12" w:name="_Toc388967362"/>
      <w:bookmarkStart w:id="13" w:name="_Toc391459322"/>
      <w:bookmarkStart w:id="14" w:name="_Toc392747401"/>
      <w:r>
        <w:t>bgpBackwardTransition</w:t>
      </w:r>
      <w:bookmarkEnd w:id="12"/>
      <w:bookmarkEnd w:id="13"/>
      <w:bookmarkEnd w:id="14"/>
    </w:p>
    <w:p w:rsidR="001F2927" w:rsidRDefault="001F2927" w:rsidP="001F292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1F2927" w:rsidP="00705440">
            <w:pPr>
              <w:pStyle w:val="TableText"/>
            </w:pPr>
            <w:r>
              <w:t>1.3.6.1.2.1.15.7.2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1F2927" w:rsidP="00705440">
            <w:pPr>
              <w:pStyle w:val="TableHeadingleft"/>
            </w:pPr>
            <w:r w:rsidRPr="00B1156A">
              <w:t>MIB</w:t>
            </w:r>
            <w:r w:rsidR="00782CFA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t>rfc4273-bgp4.mib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1F2927" w:rsidRPr="004A63E0" w:rsidRDefault="001F2927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1F2927" w:rsidRPr="00B1156A" w:rsidTr="00705440">
        <w:trPr>
          <w:cantSplit/>
        </w:trPr>
        <w:tc>
          <w:tcPr>
            <w:tcW w:w="1756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1F2927" w:rsidRPr="00B1156A" w:rsidRDefault="001F2927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【描述】</w:t>
      </w:r>
    </w:p>
    <w:p w:rsidR="0079363C" w:rsidRDefault="0079363C" w:rsidP="001F2927">
      <w:r>
        <w:rPr>
          <w:rFonts w:hint="eastAsia"/>
        </w:rPr>
        <w:t>此告警在</w:t>
      </w:r>
      <w:r>
        <w:rPr>
          <w:rFonts w:hint="eastAsia"/>
        </w:rPr>
        <w:t>BGP FSM</w:t>
      </w:r>
      <w:r>
        <w:rPr>
          <w:rFonts w:hint="eastAsia"/>
        </w:rPr>
        <w:t>的状态值由大编号值变为小编号值时发送。</w:t>
      </w:r>
    </w:p>
    <w:p w:rsidR="001F2927" w:rsidRDefault="001F2927" w:rsidP="001F2927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F2927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bgp</w:t>
            </w:r>
          </w:p>
        </w:tc>
      </w:tr>
      <w:tr w:rsidR="001F2927" w:rsidRPr="00B1156A" w:rsidTr="00705440">
        <w:trPr>
          <w:cantSplit/>
        </w:trPr>
        <w:tc>
          <w:tcPr>
            <w:tcW w:w="1217" w:type="dxa"/>
          </w:tcPr>
          <w:p w:rsidR="001F2927" w:rsidRPr="00B1156A" w:rsidRDefault="00782CFA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1F2927" w:rsidRPr="00887319" w:rsidRDefault="001F2927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bgp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025"/>
        <w:gridCol w:w="2627"/>
        <w:gridCol w:w="3316"/>
      </w:tblGrid>
      <w:tr w:rsidR="00F22F14" w:rsidRPr="00B1156A" w:rsidTr="004C65AF">
        <w:trPr>
          <w:cnfStyle w:val="100000000000"/>
          <w:cantSplit/>
          <w:tblHeader/>
        </w:trPr>
        <w:tc>
          <w:tcPr>
            <w:tcW w:w="3025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627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F2927" w:rsidRPr="00B1156A" w:rsidTr="004C65AF">
        <w:trPr>
          <w:cantSplit/>
        </w:trPr>
        <w:tc>
          <w:tcPr>
            <w:tcW w:w="3025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1.3.6.1.2.1.15.3.1.14 (bgpPeerLastError)</w:t>
            </w:r>
          </w:p>
        </w:tc>
        <w:tc>
          <w:tcPr>
            <w:tcW w:w="2627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 w:rsidRPr="009303DF">
              <w:rPr>
                <w:lang w:eastAsia="en-US"/>
              </w:rPr>
              <w:t>SIZE</w:t>
            </w:r>
            <w:r w:rsidRPr="009303DF">
              <w:rPr>
                <w:rFonts w:hint="eastAsia"/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1F2927" w:rsidRPr="00B1156A" w:rsidTr="004C65AF">
        <w:trPr>
          <w:cantSplit/>
        </w:trPr>
        <w:tc>
          <w:tcPr>
            <w:tcW w:w="3025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1.3.6.1.2.1.15.3.1.2 (bgpPeerState)</w:t>
            </w:r>
          </w:p>
        </w:tc>
        <w:tc>
          <w:tcPr>
            <w:tcW w:w="2627" w:type="dxa"/>
          </w:tcPr>
          <w:p w:rsidR="001F2927" w:rsidRPr="00B1156A" w:rsidRDefault="001F2927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idle(1)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connect(2)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active(3)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opensent(4)</w:t>
            </w:r>
          </w:p>
          <w:p w:rsidR="001F2927" w:rsidRDefault="001F2927" w:rsidP="00705440">
            <w:pPr>
              <w:pStyle w:val="TableText"/>
            </w:pPr>
            <w:r>
              <w:rPr>
                <w:lang w:eastAsia="en-US"/>
              </w:rPr>
              <w:t>openconfirm(5)</w:t>
            </w:r>
          </w:p>
          <w:p w:rsidR="001F2927" w:rsidRPr="00B1156A" w:rsidRDefault="001F2927" w:rsidP="00705440">
            <w:pPr>
              <w:pStyle w:val="TableText"/>
            </w:pPr>
            <w:r>
              <w:rPr>
                <w:lang w:eastAsia="en-US"/>
              </w:rPr>
              <w:t>established(6)</w:t>
            </w:r>
          </w:p>
        </w:tc>
      </w:tr>
    </w:tbl>
    <w:p w:rsidR="001F2927" w:rsidRDefault="001F2927" w:rsidP="001F2927"/>
    <w:p w:rsidR="001F2927" w:rsidRDefault="001F2927" w:rsidP="001F2927">
      <w:pPr>
        <w:pStyle w:val="Command"/>
      </w:pPr>
      <w:r>
        <w:t>【处理建议】</w:t>
      </w:r>
    </w:p>
    <w:p w:rsidR="00000000" w:rsidRDefault="0079363C">
      <w:pPr>
        <w:pStyle w:val="ItemStep"/>
      </w:pPr>
      <w:r>
        <w:rPr>
          <w:rFonts w:hint="eastAsia"/>
        </w:rPr>
        <w:t>检查链路确认此告警是否是由链路状态变化所导致的。</w:t>
      </w:r>
    </w:p>
    <w:p w:rsidR="00000000" w:rsidRDefault="00641E5E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261" w:rsidRDefault="006F0261">
      <w:r>
        <w:separator/>
      </w:r>
    </w:p>
  </w:endnote>
  <w:endnote w:type="continuationSeparator" w:id="0">
    <w:p w:rsidR="006F0261" w:rsidRDefault="006F0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757EB4" w:rsidP="00020766">
        <w:pPr>
          <w:pStyle w:val="a5"/>
        </w:pPr>
        <w:r w:rsidRPr="00757EB4">
          <w:fldChar w:fldCharType="begin"/>
        </w:r>
        <w:r w:rsidR="00F86011">
          <w:instrText>PAGE   \* MERGEFORMAT</w:instrText>
        </w:r>
        <w:r w:rsidRPr="00757EB4">
          <w:fldChar w:fldCharType="separate"/>
        </w:r>
        <w:r w:rsidR="00F22F14" w:rsidRPr="00F22F1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261" w:rsidRDefault="006F0261">
      <w:r>
        <w:separator/>
      </w:r>
    </w:p>
  </w:footnote>
  <w:footnote w:type="continuationSeparator" w:id="0">
    <w:p w:rsidR="006F0261" w:rsidRDefault="006F0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1592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E516C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2927"/>
    <w:rsid w:val="001F35A4"/>
    <w:rsid w:val="001F4349"/>
    <w:rsid w:val="001F64B8"/>
    <w:rsid w:val="001F6BFA"/>
    <w:rsid w:val="001F6E52"/>
    <w:rsid w:val="00203329"/>
    <w:rsid w:val="00203CCD"/>
    <w:rsid w:val="0020482E"/>
    <w:rsid w:val="002054F9"/>
    <w:rsid w:val="002069FE"/>
    <w:rsid w:val="00212097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36C7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38CC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5AF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4157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1E5E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02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BC2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57EB4"/>
    <w:rsid w:val="00760E7D"/>
    <w:rsid w:val="00765984"/>
    <w:rsid w:val="0077351D"/>
    <w:rsid w:val="00773D46"/>
    <w:rsid w:val="00774E54"/>
    <w:rsid w:val="00777BF2"/>
    <w:rsid w:val="007808DF"/>
    <w:rsid w:val="00782CFA"/>
    <w:rsid w:val="007847B0"/>
    <w:rsid w:val="007850F0"/>
    <w:rsid w:val="0078633A"/>
    <w:rsid w:val="00786659"/>
    <w:rsid w:val="0079363C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C370F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5DCA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2752B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97D19"/>
    <w:rsid w:val="009A05B0"/>
    <w:rsid w:val="009A3E36"/>
    <w:rsid w:val="009A4308"/>
    <w:rsid w:val="009A5143"/>
    <w:rsid w:val="009A656C"/>
    <w:rsid w:val="009A76F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16DE"/>
    <w:rsid w:val="00BD5989"/>
    <w:rsid w:val="00BE1147"/>
    <w:rsid w:val="00BE16BD"/>
    <w:rsid w:val="00BE1AA7"/>
    <w:rsid w:val="00BE5AEF"/>
    <w:rsid w:val="00BF2BC2"/>
    <w:rsid w:val="00BF327E"/>
    <w:rsid w:val="00BF604B"/>
    <w:rsid w:val="00C0198D"/>
    <w:rsid w:val="00C02FAC"/>
    <w:rsid w:val="00C042C6"/>
    <w:rsid w:val="00C1084C"/>
    <w:rsid w:val="00C11FD7"/>
    <w:rsid w:val="00C1330D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0E81"/>
    <w:rsid w:val="00C52511"/>
    <w:rsid w:val="00C54B2F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0F33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14"/>
    <w:rsid w:val="00F22FF1"/>
    <w:rsid w:val="00F26DC6"/>
    <w:rsid w:val="00F30509"/>
    <w:rsid w:val="00F30A83"/>
    <w:rsid w:val="00F3196C"/>
    <w:rsid w:val="00F33D27"/>
    <w:rsid w:val="00F34F6F"/>
    <w:rsid w:val="00F35D94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CDAB-285B-4096-9815-F6BD85727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79</TotalTime>
  <Pages>2</Pages>
  <Words>603</Words>
  <Characters>1824</Characters>
  <Application>Microsoft Office Word</Application>
  <DocSecurity>0</DocSecurity>
  <Lines>176</Lines>
  <Paragraphs>154</Paragraphs>
  <ScaleCrop>false</ScaleCrop>
  <Company/>
  <LinksUpToDate>false</LinksUpToDate>
  <CharactersWithSpaces>1892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58</cp:revision>
  <cp:lastPrinted>2010-05-04T10:01:00Z</cp:lastPrinted>
  <dcterms:created xsi:type="dcterms:W3CDTF">2014-07-09T08:19:00Z</dcterms:created>
  <dcterms:modified xsi:type="dcterms:W3CDTF">2014-07-31T10:33:00Z</dcterms:modified>
</cp:coreProperties>
</file>